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22884" w14:textId="77777777" w:rsidR="00F026D8" w:rsidRDefault="00F026D8" w:rsidP="00F026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FREYFELD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(fl.1483)</w:t>
      </w:r>
    </w:p>
    <w:p w14:paraId="0D892719" w14:textId="445E9649" w:rsidR="00F026D8" w:rsidRDefault="00F026D8" w:rsidP="00F026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Fradswell</w:t>
      </w:r>
      <w:r>
        <w:rPr>
          <w:rFonts w:ascii="Times New Roman" w:hAnsi="Times New Roman" w:cs="Times New Roman"/>
          <w:sz w:val="24"/>
          <w:szCs w:val="24"/>
        </w:rPr>
        <w:t>, Staffordshire.</w:t>
      </w:r>
    </w:p>
    <w:p w14:paraId="61ADA712" w14:textId="77777777" w:rsidR="00F026D8" w:rsidRDefault="00F026D8" w:rsidP="00F026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EF5832" w14:textId="77777777" w:rsidR="00F026D8" w:rsidRDefault="00F026D8" w:rsidP="00F026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175D44" w14:textId="77777777" w:rsidR="00F026D8" w:rsidRDefault="00F026D8" w:rsidP="00F026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Dec.1483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Stafford into lands of</w:t>
      </w:r>
    </w:p>
    <w:p w14:paraId="1561D126" w14:textId="77777777" w:rsidR="00F026D8" w:rsidRDefault="00F026D8" w:rsidP="00F026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Aston, esquire(q.v.).</w:t>
      </w:r>
    </w:p>
    <w:p w14:paraId="64A1514E" w14:textId="77777777" w:rsidR="00F026D8" w:rsidRDefault="00F026D8" w:rsidP="00F026D8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1BB90783" w14:textId="77777777" w:rsidR="00F026D8" w:rsidRDefault="00F026D8" w:rsidP="00F026D8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 p.27)</w:t>
      </w:r>
    </w:p>
    <w:p w14:paraId="2461EED4" w14:textId="77777777" w:rsidR="00F026D8" w:rsidRDefault="00F026D8" w:rsidP="00F026D8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C14045E" w14:textId="77777777" w:rsidR="00F026D8" w:rsidRDefault="00F026D8" w:rsidP="00F026D8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6F883B0" w14:textId="77777777" w:rsidR="00F026D8" w:rsidRPr="0080252A" w:rsidRDefault="00F026D8" w:rsidP="00F026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 February 2022</w:t>
      </w:r>
    </w:p>
    <w:p w14:paraId="1778F866" w14:textId="06E09BE2" w:rsidR="00BA00AB" w:rsidRPr="00F026D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026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E336A" w14:textId="77777777" w:rsidR="00F026D8" w:rsidRDefault="00F026D8" w:rsidP="009139A6">
      <w:r>
        <w:separator/>
      </w:r>
    </w:p>
  </w:endnote>
  <w:endnote w:type="continuationSeparator" w:id="0">
    <w:p w14:paraId="31A90B13" w14:textId="77777777" w:rsidR="00F026D8" w:rsidRDefault="00F026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4D0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9867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553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E1548" w14:textId="77777777" w:rsidR="00F026D8" w:rsidRDefault="00F026D8" w:rsidP="009139A6">
      <w:r>
        <w:separator/>
      </w:r>
    </w:p>
  </w:footnote>
  <w:footnote w:type="continuationSeparator" w:id="0">
    <w:p w14:paraId="07933691" w14:textId="77777777" w:rsidR="00F026D8" w:rsidRDefault="00F026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447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498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5A4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6D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026D8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2D3C0"/>
  <w15:chartTrackingRefBased/>
  <w15:docId w15:val="{5ABE2F4E-8355-4D94-907E-8CE8116F3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2022-02-17T14:45:00Z</dcterms:created>
  <dcterms:modified xsi:type="dcterms:W3CDTF">2022-02-17T14:46:00Z</dcterms:modified>
</cp:coreProperties>
</file>